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93" w:rsidRPr="00E4228F" w:rsidRDefault="001C1793" w:rsidP="0074406A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</w:t>
      </w:r>
      <w:r w:rsidRPr="00E4228F">
        <w:rPr>
          <w:sz w:val="28"/>
          <w:szCs w:val="28"/>
        </w:rPr>
        <w:t xml:space="preserve">еспублика </w:t>
      </w:r>
      <w:r>
        <w:rPr>
          <w:sz w:val="28"/>
          <w:szCs w:val="28"/>
        </w:rPr>
        <w:t>М</w:t>
      </w:r>
      <w:r w:rsidRPr="00E4228F">
        <w:rPr>
          <w:sz w:val="28"/>
          <w:szCs w:val="28"/>
        </w:rPr>
        <w:t>ордовия</w:t>
      </w:r>
    </w:p>
    <w:p w:rsidR="001C1793" w:rsidRPr="00E4228F" w:rsidRDefault="001C1793" w:rsidP="0074406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E4228F">
        <w:rPr>
          <w:sz w:val="28"/>
          <w:szCs w:val="28"/>
        </w:rPr>
        <w:t>овет депутатов</w:t>
      </w:r>
    </w:p>
    <w:p w:rsidR="001C1793" w:rsidRPr="00E4228F" w:rsidRDefault="001C1793" w:rsidP="005A7BE3">
      <w:pPr>
        <w:jc w:val="center"/>
        <w:rPr>
          <w:caps/>
          <w:sz w:val="28"/>
          <w:szCs w:val="28"/>
        </w:rPr>
      </w:pPr>
      <w:r w:rsidRPr="00E4228F">
        <w:rPr>
          <w:sz w:val="28"/>
          <w:szCs w:val="28"/>
        </w:rPr>
        <w:t>___________ муниципального района</w:t>
      </w:r>
    </w:p>
    <w:p w:rsidR="001C1793" w:rsidRPr="00E4228F" w:rsidRDefault="001C1793" w:rsidP="0074406A">
      <w:pPr>
        <w:jc w:val="center"/>
        <w:rPr>
          <w:sz w:val="28"/>
          <w:szCs w:val="28"/>
        </w:rPr>
      </w:pPr>
    </w:p>
    <w:p w:rsidR="001C1793" w:rsidRPr="00E4228F" w:rsidRDefault="001C1793" w:rsidP="0074406A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E4228F">
        <w:rPr>
          <w:sz w:val="28"/>
          <w:szCs w:val="28"/>
        </w:rPr>
        <w:t>ешение</w:t>
      </w:r>
    </w:p>
    <w:p w:rsidR="001C1793" w:rsidRPr="00E4228F" w:rsidRDefault="001C1793" w:rsidP="0074406A">
      <w:pPr>
        <w:jc w:val="center"/>
        <w:rPr>
          <w:sz w:val="28"/>
          <w:szCs w:val="28"/>
        </w:rPr>
      </w:pPr>
      <w:r w:rsidRPr="00E4228F">
        <w:rPr>
          <w:sz w:val="28"/>
          <w:szCs w:val="28"/>
        </w:rPr>
        <w:t>от ___________ г. № ____</w:t>
      </w:r>
    </w:p>
    <w:p w:rsidR="001C1793" w:rsidRPr="00E4228F" w:rsidRDefault="001C1793" w:rsidP="0074406A">
      <w:pPr>
        <w:jc w:val="center"/>
        <w:rPr>
          <w:sz w:val="28"/>
          <w:szCs w:val="28"/>
        </w:rPr>
      </w:pPr>
    </w:p>
    <w:p w:rsidR="001C1793" w:rsidRPr="00E4228F" w:rsidRDefault="001C1793" w:rsidP="0074406A">
      <w:pPr>
        <w:ind w:firstLine="54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Об</w:t>
      </w:r>
      <w:r w:rsidRPr="00E4228F">
        <w:rPr>
          <w:sz w:val="28"/>
          <w:szCs w:val="28"/>
        </w:rPr>
        <w:t xml:space="preserve"> утверждении местных нормативов</w:t>
      </w:r>
    </w:p>
    <w:p w:rsidR="001C1793" w:rsidRPr="00E4228F" w:rsidRDefault="001C1793" w:rsidP="0074406A">
      <w:pPr>
        <w:ind w:firstLine="540"/>
        <w:jc w:val="center"/>
        <w:rPr>
          <w:caps/>
          <w:sz w:val="28"/>
          <w:szCs w:val="28"/>
        </w:rPr>
      </w:pPr>
      <w:r w:rsidRPr="00E4228F">
        <w:rPr>
          <w:sz w:val="28"/>
          <w:szCs w:val="28"/>
        </w:rPr>
        <w:t>градостроительного проектирования</w:t>
      </w:r>
    </w:p>
    <w:p w:rsidR="001C1793" w:rsidRPr="00E4228F" w:rsidRDefault="001C1793" w:rsidP="0074406A">
      <w:pPr>
        <w:ind w:firstLine="540"/>
        <w:jc w:val="center"/>
        <w:rPr>
          <w:caps/>
          <w:sz w:val="28"/>
          <w:szCs w:val="28"/>
        </w:rPr>
      </w:pPr>
      <w:r w:rsidRPr="00E4228F">
        <w:rPr>
          <w:sz w:val="28"/>
          <w:szCs w:val="28"/>
        </w:rPr>
        <w:t xml:space="preserve"> __________ сельского поселения</w:t>
      </w:r>
    </w:p>
    <w:p w:rsidR="001C1793" w:rsidRPr="00E4228F" w:rsidRDefault="001C1793" w:rsidP="0074406A">
      <w:pPr>
        <w:ind w:firstLine="540"/>
        <w:jc w:val="center"/>
        <w:rPr>
          <w:caps/>
          <w:sz w:val="28"/>
          <w:szCs w:val="28"/>
        </w:rPr>
      </w:pPr>
      <w:r w:rsidRPr="00E4228F">
        <w:rPr>
          <w:sz w:val="28"/>
          <w:szCs w:val="28"/>
        </w:rPr>
        <w:t>_____________ муниципального района</w:t>
      </w:r>
    </w:p>
    <w:p w:rsidR="001C1793" w:rsidRPr="00E4228F" w:rsidRDefault="001C1793" w:rsidP="0074406A">
      <w:pPr>
        <w:ind w:firstLine="54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Р</w:t>
      </w:r>
      <w:r w:rsidRPr="00E4228F"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М</w:t>
      </w:r>
      <w:r w:rsidRPr="00E4228F">
        <w:rPr>
          <w:sz w:val="28"/>
          <w:szCs w:val="28"/>
        </w:rPr>
        <w:t>ордовия</w:t>
      </w:r>
    </w:p>
    <w:p w:rsidR="001C1793" w:rsidRPr="00D00CC8" w:rsidRDefault="001C1793" w:rsidP="0074406A">
      <w:pPr>
        <w:ind w:firstLine="540"/>
        <w:jc w:val="center"/>
        <w:rPr>
          <w:b/>
          <w:bCs/>
          <w:caps/>
          <w:sz w:val="28"/>
          <w:szCs w:val="28"/>
        </w:rPr>
      </w:pPr>
    </w:p>
    <w:p w:rsidR="001C1793" w:rsidRPr="00D00CC8" w:rsidRDefault="001C1793" w:rsidP="0074406A">
      <w:pPr>
        <w:ind w:firstLine="360"/>
        <w:jc w:val="both"/>
        <w:rPr>
          <w:sz w:val="28"/>
          <w:szCs w:val="28"/>
        </w:rPr>
      </w:pPr>
      <w:r w:rsidRPr="00D00CC8">
        <w:rPr>
          <w:sz w:val="28"/>
          <w:szCs w:val="28"/>
        </w:rPr>
        <w:t xml:space="preserve">          В соответствии с Градостроительным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руководствуясь Уставом _________ муниципального района, Совет депутатов _________ муниципального района РЕШИЛ:</w:t>
      </w:r>
    </w:p>
    <w:p w:rsidR="001C1793" w:rsidRPr="00D00CC8" w:rsidRDefault="001C1793" w:rsidP="0074406A">
      <w:pPr>
        <w:jc w:val="both"/>
        <w:rPr>
          <w:sz w:val="28"/>
          <w:szCs w:val="28"/>
        </w:rPr>
      </w:pPr>
    </w:p>
    <w:p w:rsidR="001C1793" w:rsidRPr="00D00CC8" w:rsidRDefault="001C1793" w:rsidP="0074406A">
      <w:pPr>
        <w:numPr>
          <w:ilvl w:val="0"/>
          <w:numId w:val="1"/>
        </w:numPr>
        <w:ind w:left="0" w:firstLine="900"/>
        <w:jc w:val="both"/>
        <w:rPr>
          <w:sz w:val="28"/>
          <w:szCs w:val="28"/>
        </w:rPr>
      </w:pPr>
      <w:r w:rsidRPr="00D00CC8">
        <w:rPr>
          <w:sz w:val="28"/>
          <w:szCs w:val="28"/>
        </w:rPr>
        <w:t>При градостроительном проектировании _______ сельского поселения _______ муниципального района руководствоваться постановлением Правительства Республики Мордовии от 08.08.2016 года № 409 «Об утверждении региональных нормативов градостроительного проектирования Республики Мордовия».</w:t>
      </w:r>
    </w:p>
    <w:p w:rsidR="001C1793" w:rsidRPr="00D00CC8" w:rsidRDefault="001C1793" w:rsidP="0074406A">
      <w:pPr>
        <w:ind w:firstLine="900"/>
        <w:jc w:val="both"/>
        <w:rPr>
          <w:sz w:val="28"/>
          <w:szCs w:val="28"/>
        </w:rPr>
      </w:pPr>
      <w:r w:rsidRPr="00D00CC8">
        <w:rPr>
          <w:sz w:val="28"/>
          <w:szCs w:val="28"/>
        </w:rPr>
        <w:t>2. Контроль за исполнением настоящего решения возложить на _______________.</w:t>
      </w:r>
    </w:p>
    <w:p w:rsidR="001C1793" w:rsidRPr="00D00CC8" w:rsidRDefault="001C1793" w:rsidP="0074406A">
      <w:pPr>
        <w:tabs>
          <w:tab w:val="left" w:pos="900"/>
        </w:tabs>
        <w:ind w:firstLine="900"/>
        <w:jc w:val="both"/>
        <w:rPr>
          <w:sz w:val="28"/>
          <w:szCs w:val="28"/>
        </w:rPr>
      </w:pPr>
      <w:r w:rsidRPr="00D00CC8">
        <w:rPr>
          <w:sz w:val="28"/>
          <w:szCs w:val="28"/>
        </w:rPr>
        <w:t>3. Настоящее решение вступает в законную силу со дня подписания, подлежит официальному опубликованию.</w:t>
      </w: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74406A">
      <w:pPr>
        <w:ind w:firstLine="540"/>
        <w:rPr>
          <w:b/>
          <w:bCs/>
          <w:sz w:val="28"/>
          <w:szCs w:val="28"/>
        </w:rPr>
      </w:pPr>
    </w:p>
    <w:p w:rsidR="001C1793" w:rsidRPr="00D00CC8" w:rsidRDefault="001C1793" w:rsidP="005A7BE3">
      <w:pPr>
        <w:jc w:val="right"/>
        <w:rPr>
          <w:sz w:val="28"/>
          <w:szCs w:val="28"/>
        </w:rPr>
      </w:pPr>
      <w:r w:rsidRPr="00D00CC8">
        <w:rPr>
          <w:sz w:val="28"/>
          <w:szCs w:val="28"/>
        </w:rPr>
        <w:t>Председатель Совета депутатов __________</w:t>
      </w:r>
      <w:r>
        <w:rPr>
          <w:sz w:val="28"/>
          <w:szCs w:val="28"/>
        </w:rPr>
        <w:t>__________ района</w:t>
      </w:r>
    </w:p>
    <w:p w:rsidR="001C1793" w:rsidRDefault="001C1793" w:rsidP="0074406A">
      <w:pPr>
        <w:jc w:val="right"/>
        <w:rPr>
          <w:rFonts w:ascii="Arial" w:hAnsi="Arial" w:cs="Arial"/>
        </w:rPr>
      </w:pPr>
    </w:p>
    <w:p w:rsidR="001C1793" w:rsidRDefault="001C1793" w:rsidP="0074406A">
      <w:pPr>
        <w:jc w:val="right"/>
        <w:rPr>
          <w:rFonts w:ascii="Arial" w:hAnsi="Arial" w:cs="Arial"/>
        </w:rPr>
      </w:pPr>
    </w:p>
    <w:p w:rsidR="001C1793" w:rsidRDefault="001C1793" w:rsidP="0074406A">
      <w:pPr>
        <w:jc w:val="right"/>
        <w:rPr>
          <w:rFonts w:ascii="Arial" w:hAnsi="Arial" w:cs="Arial"/>
        </w:rPr>
      </w:pPr>
    </w:p>
    <w:p w:rsidR="001C1793" w:rsidRDefault="001C1793"/>
    <w:sectPr w:rsidR="001C1793" w:rsidSect="00930B8D">
      <w:pgSz w:w="12240" w:h="15840"/>
      <w:pgMar w:top="454" w:right="618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84AE6"/>
    <w:multiLevelType w:val="hybridMultilevel"/>
    <w:tmpl w:val="AABEB716"/>
    <w:lvl w:ilvl="0" w:tplc="1D5EF690">
      <w:start w:val="1"/>
      <w:numFmt w:val="decimal"/>
      <w:lvlText w:val="%1."/>
      <w:lvlJc w:val="left"/>
      <w:pPr>
        <w:ind w:left="1570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406A"/>
    <w:rsid w:val="001241BC"/>
    <w:rsid w:val="001C1793"/>
    <w:rsid w:val="00260744"/>
    <w:rsid w:val="002D2823"/>
    <w:rsid w:val="004C17FA"/>
    <w:rsid w:val="005A7BE3"/>
    <w:rsid w:val="0074406A"/>
    <w:rsid w:val="00930B8D"/>
    <w:rsid w:val="00B07919"/>
    <w:rsid w:val="00CC2FC4"/>
    <w:rsid w:val="00CF4A9C"/>
    <w:rsid w:val="00D00CC8"/>
    <w:rsid w:val="00D45F0E"/>
    <w:rsid w:val="00E4228F"/>
    <w:rsid w:val="00F8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06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165</Words>
  <Characters>941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subject/>
  <dc:creator>Home</dc:creator>
  <cp:keywords/>
  <dc:description/>
  <cp:lastModifiedBy>1</cp:lastModifiedBy>
  <cp:revision>2</cp:revision>
  <cp:lastPrinted>2018-01-18T09:27:00Z</cp:lastPrinted>
  <dcterms:created xsi:type="dcterms:W3CDTF">2018-01-22T06:19:00Z</dcterms:created>
  <dcterms:modified xsi:type="dcterms:W3CDTF">2018-01-22T06:19:00Z</dcterms:modified>
</cp:coreProperties>
</file>